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D2A87" w14:textId="4AB8C893" w:rsidR="006B2F86" w:rsidRDefault="00943F08" w:rsidP="00E71FC3">
      <w:pPr>
        <w:pStyle w:val="NoSpacing"/>
      </w:pPr>
      <w:r>
        <w:rPr>
          <w:u w:val="single"/>
        </w:rPr>
        <w:t>Lucy RESTWOLD</w:t>
      </w:r>
      <w:r>
        <w:t xml:space="preserve"> </w:t>
      </w:r>
      <w:proofErr w:type="gramStart"/>
      <w:r>
        <w:t xml:space="preserve">   (</w:t>
      </w:r>
      <w:proofErr w:type="gramEnd"/>
      <w:r>
        <w:t>fl.1417)</w:t>
      </w:r>
    </w:p>
    <w:p w14:paraId="0A5BED0F" w14:textId="03A21898" w:rsidR="00943F08" w:rsidRDefault="00943F08" w:rsidP="00E71FC3">
      <w:pPr>
        <w:pStyle w:val="NoSpacing"/>
      </w:pPr>
    </w:p>
    <w:p w14:paraId="7C961EE9" w14:textId="262CCA7B" w:rsidR="00943F08" w:rsidRDefault="00943F08" w:rsidP="00E71FC3">
      <w:pPr>
        <w:pStyle w:val="NoSpacing"/>
      </w:pPr>
    </w:p>
    <w:p w14:paraId="1F6091A6" w14:textId="0FEF666C" w:rsidR="00943F08" w:rsidRDefault="00943F08" w:rsidP="00E71FC3">
      <w:pPr>
        <w:pStyle w:val="NoSpacing"/>
      </w:pPr>
      <w:r>
        <w:t xml:space="preserve">Daughter of Henry </w:t>
      </w:r>
      <w:proofErr w:type="spellStart"/>
      <w:r>
        <w:t>Restwold</w:t>
      </w:r>
      <w:proofErr w:type="spellEnd"/>
      <w:r>
        <w:t>.   (H.P. p.282)</w:t>
      </w:r>
    </w:p>
    <w:p w14:paraId="6E38F37B" w14:textId="7A77B7B7" w:rsidR="00943F08" w:rsidRDefault="00943F08" w:rsidP="00943F08">
      <w:pPr>
        <w:pStyle w:val="NoSpacing"/>
      </w:pPr>
      <w:r>
        <w:t xml:space="preserve">= Lawrence </w:t>
      </w:r>
      <w:proofErr w:type="spellStart"/>
      <w:r>
        <w:t>Drewe</w:t>
      </w:r>
      <w:proofErr w:type="spellEnd"/>
      <w:r>
        <w:t>(</w:t>
      </w:r>
      <w:proofErr w:type="gramStart"/>
      <w:r>
        <w:t>d.1417)(</w:t>
      </w:r>
      <w:proofErr w:type="gramEnd"/>
      <w:r>
        <w:t>q.v.).   (ibid.)</w:t>
      </w:r>
    </w:p>
    <w:p w14:paraId="5DCFE9EE" w14:textId="56063736" w:rsidR="00943F08" w:rsidRDefault="00943F08" w:rsidP="00943F08">
      <w:pPr>
        <w:pStyle w:val="NoSpacing"/>
      </w:pPr>
      <w:r>
        <w:t>Children:  Thomas(q.v.) and Katherine(q.v.).   (ibid.)</w:t>
      </w:r>
    </w:p>
    <w:p w14:paraId="4780EC4E" w14:textId="37F6566F" w:rsidR="00943F08" w:rsidRDefault="00943F08" w:rsidP="00943F08">
      <w:pPr>
        <w:pStyle w:val="NoSpacing"/>
      </w:pPr>
    </w:p>
    <w:p w14:paraId="005EC1F6" w14:textId="4E43A17B" w:rsidR="00943F08" w:rsidRDefault="00943F08" w:rsidP="00943F08">
      <w:pPr>
        <w:pStyle w:val="NoSpacing"/>
      </w:pPr>
    </w:p>
    <w:p w14:paraId="1396BE7C" w14:textId="5B58581D" w:rsidR="00943F08" w:rsidRPr="00943F08" w:rsidRDefault="00943F08" w:rsidP="00943F08">
      <w:pPr>
        <w:pStyle w:val="NoSpacing"/>
      </w:pPr>
      <w:r>
        <w:t xml:space="preserve">4 March 2018 </w:t>
      </w:r>
      <w:bookmarkStart w:id="0" w:name="_GoBack"/>
      <w:bookmarkEnd w:id="0"/>
    </w:p>
    <w:sectPr w:rsidR="00943F08" w:rsidRPr="00943F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1E1AE" w14:textId="77777777" w:rsidR="00943F08" w:rsidRDefault="00943F08" w:rsidP="00E71FC3">
      <w:pPr>
        <w:spacing w:after="0" w:line="240" w:lineRule="auto"/>
      </w:pPr>
      <w:r>
        <w:separator/>
      </w:r>
    </w:p>
  </w:endnote>
  <w:endnote w:type="continuationSeparator" w:id="0">
    <w:p w14:paraId="2A33D507" w14:textId="77777777" w:rsidR="00943F08" w:rsidRDefault="00943F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A3A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54F77" w14:textId="77777777" w:rsidR="00943F08" w:rsidRDefault="00943F08" w:rsidP="00E71FC3">
      <w:pPr>
        <w:spacing w:after="0" w:line="240" w:lineRule="auto"/>
      </w:pPr>
      <w:r>
        <w:separator/>
      </w:r>
    </w:p>
  </w:footnote>
  <w:footnote w:type="continuationSeparator" w:id="0">
    <w:p w14:paraId="316DAB25" w14:textId="77777777" w:rsidR="00943F08" w:rsidRDefault="00943F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F08"/>
    <w:rsid w:val="001A7C09"/>
    <w:rsid w:val="00577BD5"/>
    <w:rsid w:val="00656CBA"/>
    <w:rsid w:val="006A1F77"/>
    <w:rsid w:val="00733BE7"/>
    <w:rsid w:val="00943F0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4723A"/>
  <w15:chartTrackingRefBased/>
  <w15:docId w15:val="{F8843A82-49E5-4428-A0F4-B15D06F41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2018-03-04T14:37:00Z</dcterms:created>
  <dcterms:modified xsi:type="dcterms:W3CDTF">2018-03-04T14:42:00Z</dcterms:modified>
</cp:coreProperties>
</file>